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2E39D" w14:textId="77777777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MAHOW</w:t>
      </w:r>
      <w:r>
        <w:rPr>
          <w:rStyle w:val="s1"/>
        </w:rPr>
        <w:t xml:space="preserve">        (fl.1505)</w:t>
      </w:r>
    </w:p>
    <w:p w14:paraId="0142C871" w14:textId="77777777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Peasenhall</w:t>
      </w:r>
      <w:proofErr w:type="spellEnd"/>
      <w:r>
        <w:rPr>
          <w:rStyle w:val="s1"/>
        </w:rPr>
        <w:t>, Suffolk.</w:t>
      </w:r>
    </w:p>
    <w:p w14:paraId="7A1058AF" w14:textId="77777777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</w:p>
    <w:p w14:paraId="60273646" w14:textId="77777777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</w:p>
    <w:p w14:paraId="5B59F4D1" w14:textId="77777777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2511EA84" w14:textId="77777777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Garnon41)</w:t>
      </w:r>
    </w:p>
    <w:p w14:paraId="3B5E95B5" w14:textId="77777777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</w:p>
    <w:p w14:paraId="36A20CBB" w14:textId="77777777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</w:p>
    <w:p w14:paraId="01CF42D2" w14:textId="77777777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14 August 2019</w:t>
      </w:r>
    </w:p>
    <w:p w14:paraId="07432073" w14:textId="01904F94" w:rsidR="00650D62" w:rsidRDefault="00650D62" w:rsidP="00650D62">
      <w:pPr>
        <w:pStyle w:val="NoSpacing"/>
        <w:tabs>
          <w:tab w:val="left" w:pos="720"/>
        </w:tabs>
        <w:rPr>
          <w:rStyle w:val="s1"/>
        </w:rPr>
      </w:pPr>
      <w:bookmarkStart w:id="0" w:name="_GoBack"/>
      <w:bookmarkEnd w:id="0"/>
    </w:p>
    <w:p w14:paraId="2A92342F" w14:textId="77777777" w:rsidR="006B2F86" w:rsidRPr="00E71FC3" w:rsidRDefault="00650D6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31648" w14:textId="77777777" w:rsidR="00650D62" w:rsidRDefault="00650D62" w:rsidP="00E71FC3">
      <w:pPr>
        <w:spacing w:after="0" w:line="240" w:lineRule="auto"/>
      </w:pPr>
      <w:r>
        <w:separator/>
      </w:r>
    </w:p>
  </w:endnote>
  <w:endnote w:type="continuationSeparator" w:id="0">
    <w:p w14:paraId="55204C59" w14:textId="77777777" w:rsidR="00650D62" w:rsidRDefault="00650D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14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8CB76" w14:textId="77777777" w:rsidR="00650D62" w:rsidRDefault="00650D62" w:rsidP="00E71FC3">
      <w:pPr>
        <w:spacing w:after="0" w:line="240" w:lineRule="auto"/>
      </w:pPr>
      <w:r>
        <w:separator/>
      </w:r>
    </w:p>
  </w:footnote>
  <w:footnote w:type="continuationSeparator" w:id="0">
    <w:p w14:paraId="33DF1EE2" w14:textId="77777777" w:rsidR="00650D62" w:rsidRDefault="00650D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62"/>
    <w:rsid w:val="001A7C09"/>
    <w:rsid w:val="00577BD5"/>
    <w:rsid w:val="00650D6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E867C"/>
  <w15:chartTrackingRefBased/>
  <w15:docId w15:val="{3F3A36C6-2C2A-4111-9258-4D613D440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650D6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650D6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2019-12-20T21:16:00Z</dcterms:created>
  <dcterms:modified xsi:type="dcterms:W3CDTF">2019-12-20T21:17:00Z</dcterms:modified>
</cp:coreProperties>
</file>